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E686" w14:textId="114A7BC2" w:rsidR="0060499C" w:rsidRPr="00232254" w:rsidRDefault="0060499C" w:rsidP="0060499C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232254">
        <w:rPr>
          <w:rFonts w:ascii="Arial" w:hAnsi="Arial" w:cs="Arial"/>
          <w:b/>
          <w:bCs/>
          <w:sz w:val="24"/>
          <w:szCs w:val="24"/>
        </w:rPr>
        <w:t>TSG SA Meeting #SP-99</w:t>
      </w:r>
      <w:r w:rsidRPr="00232254">
        <w:rPr>
          <w:rFonts w:ascii="Arial" w:hAnsi="Arial" w:cs="Arial"/>
          <w:b/>
          <w:bCs/>
          <w:sz w:val="24"/>
          <w:szCs w:val="24"/>
        </w:rPr>
        <w:tab/>
        <w:t>SP-230</w:t>
      </w:r>
      <w:r w:rsidR="004D1737" w:rsidRPr="00232254">
        <w:rPr>
          <w:rFonts w:ascii="Arial" w:hAnsi="Arial" w:cs="Arial"/>
          <w:b/>
          <w:bCs/>
          <w:sz w:val="24"/>
          <w:szCs w:val="24"/>
        </w:rPr>
        <w:t>365</w:t>
      </w:r>
    </w:p>
    <w:p w14:paraId="3B507ACC" w14:textId="77777777" w:rsidR="0060499C" w:rsidRPr="00232254" w:rsidRDefault="0060499C" w:rsidP="0060499C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232254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232254">
        <w:rPr>
          <w:rFonts w:ascii="Arial" w:hAnsi="Arial" w:cs="Arial"/>
          <w:b/>
          <w:bCs/>
          <w:sz w:val="24"/>
          <w:szCs w:val="24"/>
        </w:rPr>
        <w:tab/>
      </w:r>
    </w:p>
    <w:p w14:paraId="1983AEF7" w14:textId="77777777" w:rsidR="0060499C" w:rsidRPr="00232254" w:rsidRDefault="0060499C" w:rsidP="0060499C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232254">
        <w:rPr>
          <w:rFonts w:ascii="Arial" w:eastAsia="Batang" w:hAnsi="Arial" w:cs="Arial"/>
          <w:b/>
          <w:lang w:eastAsia="zh-CN"/>
        </w:rPr>
        <w:t>Source:</w:t>
      </w:r>
      <w:r w:rsidRPr="00232254">
        <w:rPr>
          <w:rFonts w:ascii="Arial" w:eastAsia="Batang" w:hAnsi="Arial" w:cs="Arial"/>
          <w:b/>
          <w:lang w:eastAsia="zh-CN"/>
        </w:rPr>
        <w:tab/>
        <w:t>SA WG3</w:t>
      </w:r>
    </w:p>
    <w:p w14:paraId="671B4A37" w14:textId="77777777" w:rsidR="0060499C" w:rsidRPr="00232254" w:rsidRDefault="0060499C" w:rsidP="0060499C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232254">
        <w:rPr>
          <w:rFonts w:ascii="Arial" w:eastAsia="Batang" w:hAnsi="Arial" w:cs="Arial"/>
          <w:b/>
          <w:lang w:eastAsia="zh-CN"/>
        </w:rPr>
        <w:t>Title:</w:t>
      </w:r>
      <w:r w:rsidRPr="00232254">
        <w:rPr>
          <w:rFonts w:ascii="Arial" w:eastAsia="Batang" w:hAnsi="Arial" w:cs="Arial"/>
          <w:b/>
          <w:lang w:eastAsia="zh-CN"/>
        </w:rPr>
        <w:tab/>
      </w:r>
      <w:r w:rsidRPr="00232254">
        <w:rPr>
          <w:rFonts w:ascii="Arial" w:eastAsia="Batang" w:hAnsi="Arial" w:cs="Arial"/>
          <w:b/>
          <w:sz w:val="24"/>
          <w:szCs w:val="24"/>
          <w:lang w:eastAsia="zh-CN"/>
        </w:rPr>
        <w:t>New WID on enhanced security aspects of SEAL for verticals</w:t>
      </w:r>
      <w:r w:rsidRPr="00232254">
        <w:rPr>
          <w:rFonts w:eastAsia="Batang"/>
          <w:b/>
          <w:lang w:eastAsia="zh-CN"/>
        </w:rPr>
        <w:t xml:space="preserve"> </w:t>
      </w:r>
    </w:p>
    <w:p w14:paraId="61689B11" w14:textId="43C13BAE" w:rsidR="00231A26" w:rsidRPr="00232254" w:rsidRDefault="0060499C" w:rsidP="0060499C">
      <w:pPr>
        <w:tabs>
          <w:tab w:val="left" w:pos="2127"/>
        </w:tabs>
        <w:ind w:left="2126" w:hanging="2126"/>
        <w:jc w:val="both"/>
        <w:outlineLvl w:val="0"/>
        <w:rPr>
          <w:b/>
          <w:noProof/>
          <w:sz w:val="24"/>
        </w:rPr>
      </w:pPr>
      <w:r w:rsidRPr="00232254">
        <w:rPr>
          <w:rFonts w:eastAsia="Batang"/>
          <w:b/>
          <w:lang w:eastAsia="zh-CN"/>
        </w:rPr>
        <w:t>Document for:  Approval</w:t>
      </w:r>
    </w:p>
    <w:p w14:paraId="16F4E29D" w14:textId="77777777" w:rsidR="00231A26" w:rsidRPr="00232254" w:rsidRDefault="00231A26" w:rsidP="00DE38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BA388E" w14:textId="0511CD12" w:rsidR="00DE383E" w:rsidRPr="00232254" w:rsidRDefault="00DE383E" w:rsidP="00DE3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32254">
        <w:rPr>
          <w:b/>
          <w:noProof/>
          <w:sz w:val="24"/>
        </w:rPr>
        <w:t>3GPP TSG-SA3 Meeting #110</w:t>
      </w:r>
      <w:r w:rsidRPr="00232254">
        <w:rPr>
          <w:b/>
          <w:i/>
          <w:noProof/>
          <w:sz w:val="24"/>
        </w:rPr>
        <w:t xml:space="preserve"> </w:t>
      </w:r>
      <w:r w:rsidRPr="00232254">
        <w:rPr>
          <w:b/>
          <w:i/>
          <w:noProof/>
          <w:sz w:val="28"/>
        </w:rPr>
        <w:tab/>
        <w:t>S3-23</w:t>
      </w:r>
      <w:r w:rsidR="00FD70C8" w:rsidRPr="00232254">
        <w:rPr>
          <w:b/>
          <w:i/>
          <w:noProof/>
          <w:sz w:val="28"/>
        </w:rPr>
        <w:t>1</w:t>
      </w:r>
      <w:r w:rsidR="001C7458" w:rsidRPr="00232254">
        <w:rPr>
          <w:b/>
          <w:i/>
          <w:noProof/>
          <w:sz w:val="28"/>
        </w:rPr>
        <w:t>577</w:t>
      </w:r>
    </w:p>
    <w:p w14:paraId="3B184ECB" w14:textId="0B48762B" w:rsidR="00DE383E" w:rsidRPr="00232254" w:rsidRDefault="00DE383E" w:rsidP="00DE383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232254">
        <w:rPr>
          <w:bCs/>
          <w:sz w:val="24"/>
        </w:rPr>
        <w:t>Athens, Greece, 20 - 24 February 2023</w:t>
      </w:r>
      <w:r w:rsidRPr="00232254">
        <w:tab/>
      </w:r>
      <w:r w:rsidRPr="00232254">
        <w:rPr>
          <w:rFonts w:eastAsia="Batang" w:cs="Arial"/>
          <w:noProof/>
          <w:lang w:eastAsia="zh-CN"/>
        </w:rPr>
        <w:t xml:space="preserve">(revision of </w:t>
      </w:r>
      <w:r w:rsidR="001C7458" w:rsidRPr="00232254">
        <w:rPr>
          <w:rFonts w:eastAsia="Batang" w:cs="Arial"/>
          <w:noProof/>
          <w:lang w:eastAsia="zh-CN"/>
        </w:rPr>
        <w:t>S3-231304</w:t>
      </w:r>
      <w:r w:rsidRPr="00232254">
        <w:rPr>
          <w:rFonts w:eastAsia="Batang" w:cs="Arial"/>
          <w:noProof/>
          <w:lang w:eastAsia="zh-CN"/>
        </w:rPr>
        <w:t>)</w:t>
      </w:r>
    </w:p>
    <w:p w14:paraId="5FD9276E" w14:textId="77777777" w:rsidR="006C2E80" w:rsidRPr="00232254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701696B" w:rsidR="00AE25BF" w:rsidRPr="0023225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3225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3225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 w:rsidRPr="00232254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0F5C347F" w14:textId="533C0934" w:rsidR="00AE25BF" w:rsidRPr="00232254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23225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23225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31CC8" w:rsidRPr="0023225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232254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enhanced security aspects of SEAL for verticals</w:t>
      </w:r>
      <w:r w:rsidR="00D31CC8" w:rsidRPr="0023225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23225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32254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32254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94DB7D6" w:rsidR="00AE25BF" w:rsidRPr="0023225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32254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3225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 w:rsidRPr="0023225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232254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232254" w:rsidRDefault="001C5C86" w:rsidP="006C2E80">
      <w:pPr>
        <w:pStyle w:val="Heading8"/>
        <w:jc w:val="center"/>
      </w:pPr>
      <w:r w:rsidRPr="00232254">
        <w:t xml:space="preserve">3GPP™ </w:t>
      </w:r>
      <w:r w:rsidR="008A76FD" w:rsidRPr="00232254">
        <w:t>Work Item Description</w:t>
      </w:r>
    </w:p>
    <w:p w14:paraId="78246481" w14:textId="77777777" w:rsidR="00BA3A53" w:rsidRPr="00232254" w:rsidRDefault="00F5774F" w:rsidP="00BC642A">
      <w:pPr>
        <w:jc w:val="center"/>
        <w:rPr>
          <w:rFonts w:cs="Arial"/>
          <w:noProof/>
        </w:rPr>
      </w:pPr>
      <w:r w:rsidRPr="00232254">
        <w:rPr>
          <w:rFonts w:cs="Arial"/>
          <w:noProof/>
        </w:rPr>
        <w:t xml:space="preserve">Information on Work Items </w:t>
      </w:r>
      <w:r w:rsidR="00BA3A53" w:rsidRPr="00232254">
        <w:rPr>
          <w:rFonts w:cs="Arial"/>
          <w:noProof/>
        </w:rPr>
        <w:t xml:space="preserve">can be found at </w:t>
      </w:r>
      <w:hyperlink r:id="rId8" w:history="1">
        <w:r w:rsidR="00C2724D" w:rsidRPr="00232254">
          <w:rPr>
            <w:rFonts w:cs="Arial"/>
            <w:noProof/>
          </w:rPr>
          <w:t>http://www.3gpp.org/Work-Items</w:t>
        </w:r>
      </w:hyperlink>
      <w:r w:rsidR="00C2724D" w:rsidRPr="00232254">
        <w:rPr>
          <w:rFonts w:cs="Arial"/>
          <w:noProof/>
        </w:rPr>
        <w:t xml:space="preserve"> </w:t>
      </w:r>
      <w:r w:rsidR="003D2781" w:rsidRPr="00232254">
        <w:rPr>
          <w:rFonts w:cs="Arial"/>
          <w:noProof/>
        </w:rPr>
        <w:br/>
      </w:r>
      <w:r w:rsidR="00AD0751" w:rsidRPr="00232254">
        <w:t>S</w:t>
      </w:r>
      <w:r w:rsidR="003D2781" w:rsidRPr="00232254">
        <w:t xml:space="preserve">ee </w:t>
      </w:r>
      <w:r w:rsidR="00AD0751" w:rsidRPr="00232254">
        <w:t xml:space="preserve">also the </w:t>
      </w:r>
      <w:hyperlink r:id="rId9" w:history="1">
        <w:r w:rsidR="003D2781" w:rsidRPr="00232254">
          <w:t>3GPP Working Procedures</w:t>
        </w:r>
      </w:hyperlink>
      <w:r w:rsidR="003D2781" w:rsidRPr="00232254">
        <w:t xml:space="preserve">, article 39 and </w:t>
      </w:r>
      <w:r w:rsidR="00AD0751" w:rsidRPr="00232254">
        <w:t xml:space="preserve">the TSG Working Methods in </w:t>
      </w:r>
      <w:hyperlink r:id="rId10" w:history="1">
        <w:r w:rsidR="003D2781" w:rsidRPr="00232254">
          <w:t>3GPP TR 21.900</w:t>
        </w:r>
      </w:hyperlink>
    </w:p>
    <w:p w14:paraId="4961C3CA" w14:textId="709BEEDD" w:rsidR="006C2E80" w:rsidRPr="00232254" w:rsidRDefault="008A76FD" w:rsidP="006C2E80">
      <w:pPr>
        <w:pStyle w:val="Heading8"/>
      </w:pPr>
      <w:r w:rsidRPr="00232254">
        <w:t>Title</w:t>
      </w:r>
      <w:r w:rsidR="00985B73" w:rsidRPr="00232254">
        <w:t>:</w:t>
      </w:r>
      <w:r w:rsidR="003315EA" w:rsidRPr="00232254">
        <w:t xml:space="preserve"> </w:t>
      </w:r>
      <w:r w:rsidR="001023D5" w:rsidRPr="00232254">
        <w:t>S</w:t>
      </w:r>
      <w:r w:rsidR="003315EA" w:rsidRPr="00232254">
        <w:t>ecurity aspects of SEAL for verticals</w:t>
      </w:r>
      <w:r w:rsidR="001023D5" w:rsidRPr="00232254">
        <w:t xml:space="preserve"> phase </w:t>
      </w:r>
      <w:r w:rsidR="00574347" w:rsidRPr="00232254">
        <w:t>3</w:t>
      </w:r>
    </w:p>
    <w:p w14:paraId="2730900B" w14:textId="2D11AEAD" w:rsidR="003F268E" w:rsidRPr="00232254" w:rsidRDefault="003F268E" w:rsidP="006C2E80">
      <w:pPr>
        <w:pStyle w:val="Guidance"/>
      </w:pPr>
    </w:p>
    <w:p w14:paraId="289CB42C" w14:textId="01A3694B" w:rsidR="006C2E80" w:rsidRPr="00232254" w:rsidRDefault="00E13CB2" w:rsidP="006C2E80">
      <w:pPr>
        <w:pStyle w:val="Heading8"/>
      </w:pPr>
      <w:r w:rsidRPr="00232254">
        <w:t>A</w:t>
      </w:r>
      <w:r w:rsidR="00B078D6" w:rsidRPr="00232254">
        <w:t>cronym:</w:t>
      </w:r>
      <w:r w:rsidR="003315EA" w:rsidRPr="00232254">
        <w:t xml:space="preserve"> SEAL</w:t>
      </w:r>
      <w:r w:rsidR="00E157B5" w:rsidRPr="00232254">
        <w:t>_</w:t>
      </w:r>
      <w:r w:rsidR="00834E75" w:rsidRPr="00232254">
        <w:t>Ph</w:t>
      </w:r>
      <w:r w:rsidR="004D1737" w:rsidRPr="00232254">
        <w:t>3</w:t>
      </w:r>
      <w:r w:rsidR="006C2E80" w:rsidRPr="00232254">
        <w:tab/>
      </w:r>
    </w:p>
    <w:p w14:paraId="679E2B2D" w14:textId="56EDEE34" w:rsidR="006C2E80" w:rsidRPr="00232254" w:rsidRDefault="00B078D6" w:rsidP="006C2E80">
      <w:pPr>
        <w:pStyle w:val="Heading8"/>
      </w:pPr>
      <w:r w:rsidRPr="00232254">
        <w:t>Unique identifier</w:t>
      </w:r>
      <w:r w:rsidR="00F41A27" w:rsidRPr="00232254">
        <w:t>:</w:t>
      </w:r>
      <w:r w:rsidR="006C2E80" w:rsidRPr="00232254">
        <w:tab/>
      </w:r>
      <w:r w:rsidR="00E157B5" w:rsidRPr="00232254">
        <w:t>990047</w:t>
      </w:r>
    </w:p>
    <w:p w14:paraId="63EE9719" w14:textId="5C8892D7" w:rsidR="003F7142" w:rsidRPr="00232254" w:rsidRDefault="003F7142" w:rsidP="006C2E80">
      <w:pPr>
        <w:pStyle w:val="Heading8"/>
      </w:pPr>
      <w:r w:rsidRPr="00232254">
        <w:t>Potential target Release:</w:t>
      </w:r>
      <w:r w:rsidR="006C2E80" w:rsidRPr="00232254">
        <w:tab/>
      </w:r>
      <w:r w:rsidR="003315EA" w:rsidRPr="00232254">
        <w:rPr>
          <w:i/>
          <w:iCs/>
        </w:rPr>
        <w:t>Rel-18</w:t>
      </w:r>
    </w:p>
    <w:p w14:paraId="53277F89" w14:textId="587D6F52" w:rsidR="003F7142" w:rsidRPr="00232254" w:rsidRDefault="003F7142" w:rsidP="006C2E80">
      <w:pPr>
        <w:pStyle w:val="Guidance"/>
      </w:pPr>
    </w:p>
    <w:p w14:paraId="2D54825D" w14:textId="062751EA" w:rsidR="004260A5" w:rsidRPr="00232254" w:rsidRDefault="004260A5" w:rsidP="003315EA">
      <w:pPr>
        <w:pStyle w:val="Heading1"/>
      </w:pPr>
      <w:r w:rsidRPr="00232254">
        <w:t>1</w:t>
      </w:r>
      <w:r w:rsidRPr="0023225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232254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232254" w:rsidRDefault="004260A5" w:rsidP="006C2E80">
            <w:pPr>
              <w:pStyle w:val="TAH"/>
            </w:pPr>
            <w:r w:rsidRPr="00232254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232254" w:rsidRDefault="004260A5" w:rsidP="006C2E80">
            <w:pPr>
              <w:pStyle w:val="TAH"/>
            </w:pPr>
            <w:r w:rsidRPr="00232254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232254" w:rsidRDefault="004260A5" w:rsidP="006C2E80">
            <w:pPr>
              <w:pStyle w:val="TAH"/>
            </w:pPr>
            <w:r w:rsidRPr="00232254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232254" w:rsidRDefault="004260A5" w:rsidP="006C2E80">
            <w:pPr>
              <w:pStyle w:val="TAH"/>
            </w:pPr>
            <w:r w:rsidRPr="00232254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232254" w:rsidRDefault="004260A5" w:rsidP="006C2E80">
            <w:pPr>
              <w:pStyle w:val="TAH"/>
            </w:pPr>
            <w:r w:rsidRPr="00232254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232254" w:rsidRDefault="004260A5" w:rsidP="006C2E80">
            <w:pPr>
              <w:pStyle w:val="TAH"/>
            </w:pPr>
            <w:r w:rsidRPr="00232254">
              <w:t>Others</w:t>
            </w:r>
            <w:r w:rsidR="00BF7C9D" w:rsidRPr="00232254">
              <w:t xml:space="preserve"> (specify)</w:t>
            </w:r>
          </w:p>
        </w:tc>
      </w:tr>
      <w:tr w:rsidR="004260A5" w:rsidRPr="00232254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232254" w:rsidRDefault="004260A5" w:rsidP="006C2E80">
            <w:pPr>
              <w:pStyle w:val="TAH"/>
            </w:pPr>
            <w:r w:rsidRPr="00232254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232254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54E2B5" w:rsidR="004260A5" w:rsidRPr="00232254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Pr="00232254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ACCF35" w:rsidR="004260A5" w:rsidRPr="00232254" w:rsidRDefault="003315EA" w:rsidP="006C2E80">
            <w:pPr>
              <w:pStyle w:val="TAC"/>
            </w:pPr>
            <w:r w:rsidRPr="00232254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232254" w:rsidRDefault="004260A5" w:rsidP="006C2E80">
            <w:pPr>
              <w:pStyle w:val="TAC"/>
            </w:pPr>
          </w:p>
        </w:tc>
      </w:tr>
      <w:tr w:rsidR="004260A5" w:rsidRPr="00232254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232254" w:rsidRDefault="004260A5" w:rsidP="006C2E80">
            <w:pPr>
              <w:pStyle w:val="TAH"/>
            </w:pPr>
            <w:r w:rsidRPr="00232254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BBA6C3" w:rsidR="004260A5" w:rsidRPr="00232254" w:rsidRDefault="003315EA" w:rsidP="006C2E80">
            <w:pPr>
              <w:pStyle w:val="TAC"/>
            </w:pPr>
            <w:r w:rsidRPr="00232254">
              <w:t>X</w:t>
            </w:r>
          </w:p>
        </w:tc>
        <w:tc>
          <w:tcPr>
            <w:tcW w:w="1037" w:type="dxa"/>
          </w:tcPr>
          <w:p w14:paraId="477F02DA" w14:textId="21F7CD5D" w:rsidR="004260A5" w:rsidRPr="00232254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D872C7A" w:rsidR="004260A5" w:rsidRPr="00232254" w:rsidRDefault="003315EA" w:rsidP="006C2E80">
            <w:pPr>
              <w:pStyle w:val="TAC"/>
            </w:pPr>
            <w:r w:rsidRPr="00232254">
              <w:t>x</w:t>
            </w:r>
          </w:p>
        </w:tc>
        <w:tc>
          <w:tcPr>
            <w:tcW w:w="851" w:type="dxa"/>
          </w:tcPr>
          <w:p w14:paraId="24149096" w14:textId="77777777" w:rsidR="004260A5" w:rsidRPr="00232254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Pr="00232254" w:rsidRDefault="004260A5" w:rsidP="006C2E80">
            <w:pPr>
              <w:pStyle w:val="TAC"/>
            </w:pPr>
          </w:p>
        </w:tc>
      </w:tr>
      <w:tr w:rsidR="004260A5" w:rsidRPr="0023225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232254" w:rsidRDefault="004260A5" w:rsidP="006C2E80">
            <w:pPr>
              <w:pStyle w:val="TAH"/>
            </w:pPr>
            <w:r w:rsidRPr="00232254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Pr="00232254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488A29FF" w:rsidR="004260A5" w:rsidRPr="00232254" w:rsidRDefault="003315EA" w:rsidP="006C2E80">
            <w:pPr>
              <w:pStyle w:val="TAC"/>
            </w:pPr>
            <w:r w:rsidRPr="00232254">
              <w:t>x</w:t>
            </w:r>
          </w:p>
        </w:tc>
        <w:tc>
          <w:tcPr>
            <w:tcW w:w="850" w:type="dxa"/>
          </w:tcPr>
          <w:p w14:paraId="4016B898" w14:textId="77777777" w:rsidR="004260A5" w:rsidRPr="00232254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232254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Pr="00232254" w:rsidRDefault="004260A5" w:rsidP="006C2E80">
            <w:pPr>
              <w:pStyle w:val="TAC"/>
            </w:pPr>
          </w:p>
        </w:tc>
      </w:tr>
    </w:tbl>
    <w:p w14:paraId="3A87B226" w14:textId="77777777" w:rsidR="008A76FD" w:rsidRPr="00232254" w:rsidRDefault="008A76FD" w:rsidP="006C2E80"/>
    <w:p w14:paraId="02CA2577" w14:textId="77777777" w:rsidR="00F921F1" w:rsidRPr="00232254" w:rsidRDefault="00DA74F3" w:rsidP="006C2E80">
      <w:pPr>
        <w:pStyle w:val="Heading1"/>
      </w:pPr>
      <w:r w:rsidRPr="00232254">
        <w:t>2</w:t>
      </w:r>
      <w:r w:rsidRPr="00232254">
        <w:tab/>
      </w:r>
      <w:r w:rsidR="000B61FD" w:rsidRPr="00232254">
        <w:t xml:space="preserve">Classification of </w:t>
      </w:r>
      <w:r w:rsidR="004260A5" w:rsidRPr="00232254">
        <w:t xml:space="preserve">the Work Item </w:t>
      </w:r>
      <w:r w:rsidRPr="00232254">
        <w:t xml:space="preserve">and </w:t>
      </w:r>
      <w:r w:rsidR="000B61FD" w:rsidRPr="00232254">
        <w:t>l</w:t>
      </w:r>
      <w:r w:rsidRPr="00232254">
        <w:t>inked work items</w:t>
      </w:r>
    </w:p>
    <w:p w14:paraId="200BE88D" w14:textId="77777777" w:rsidR="00DA74F3" w:rsidRPr="00232254" w:rsidRDefault="00F921F1" w:rsidP="006C2E80">
      <w:pPr>
        <w:pStyle w:val="Heading2"/>
      </w:pPr>
      <w:r w:rsidRPr="00232254">
        <w:t>2.</w:t>
      </w:r>
      <w:r w:rsidR="00765028" w:rsidRPr="00232254">
        <w:t>1</w:t>
      </w:r>
      <w:r w:rsidRPr="00232254">
        <w:tab/>
        <w:t>Primary classification</w:t>
      </w:r>
    </w:p>
    <w:p w14:paraId="41C8DE96" w14:textId="77777777" w:rsidR="006C2E80" w:rsidRPr="00232254" w:rsidRDefault="00A36378" w:rsidP="006C2E80">
      <w:pPr>
        <w:pStyle w:val="Heading3"/>
      </w:pPr>
      <w:r w:rsidRPr="00232254">
        <w:t>This work item is a …</w:t>
      </w:r>
    </w:p>
    <w:p w14:paraId="03E5240C" w14:textId="4B2CF9CA" w:rsidR="00A36378" w:rsidRPr="00232254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A2AC3" w:rsidRPr="00232254" w14:paraId="329FD9CA" w14:textId="77777777" w:rsidTr="00E3139F">
        <w:trPr>
          <w:cantSplit/>
          <w:jc w:val="center"/>
        </w:trPr>
        <w:tc>
          <w:tcPr>
            <w:tcW w:w="452" w:type="dxa"/>
          </w:tcPr>
          <w:p w14:paraId="5798A0F6" w14:textId="77777777" w:rsidR="005A2AC3" w:rsidRPr="00232254" w:rsidRDefault="005A2AC3" w:rsidP="00E3139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63D99B" w14:textId="77777777" w:rsidR="005A2AC3" w:rsidRPr="00232254" w:rsidRDefault="005A2AC3" w:rsidP="00E3139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32254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2AC3" w:rsidRPr="00232254" w14:paraId="0FA83FC7" w14:textId="77777777" w:rsidTr="00E3139F">
        <w:trPr>
          <w:cantSplit/>
          <w:jc w:val="center"/>
        </w:trPr>
        <w:tc>
          <w:tcPr>
            <w:tcW w:w="452" w:type="dxa"/>
          </w:tcPr>
          <w:p w14:paraId="3972E2FD" w14:textId="77777777" w:rsidR="005A2AC3" w:rsidRPr="00232254" w:rsidRDefault="005A2AC3" w:rsidP="00E3139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77ADE21" w14:textId="77777777" w:rsidR="005A2AC3" w:rsidRPr="00232254" w:rsidRDefault="005A2AC3" w:rsidP="00E3139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32254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A2AC3" w:rsidRPr="00232254" w14:paraId="63FFCD4A" w14:textId="77777777" w:rsidTr="00E3139F">
        <w:trPr>
          <w:cantSplit/>
          <w:jc w:val="center"/>
        </w:trPr>
        <w:tc>
          <w:tcPr>
            <w:tcW w:w="452" w:type="dxa"/>
          </w:tcPr>
          <w:p w14:paraId="44A37A14" w14:textId="77777777" w:rsidR="005A2AC3" w:rsidRPr="00232254" w:rsidRDefault="005A2AC3" w:rsidP="00E3139F">
            <w:pPr>
              <w:pStyle w:val="TAC"/>
              <w:rPr>
                <w:lang w:eastAsia="zh-CN"/>
              </w:rPr>
            </w:pPr>
            <w:r w:rsidRPr="00232254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E8F215D" w14:textId="77777777" w:rsidR="005A2AC3" w:rsidRPr="00232254" w:rsidRDefault="005A2AC3" w:rsidP="00E3139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32254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A2AC3" w:rsidRPr="00232254" w14:paraId="78C0FEC5" w14:textId="77777777" w:rsidTr="00E3139F">
        <w:trPr>
          <w:cantSplit/>
          <w:jc w:val="center"/>
        </w:trPr>
        <w:tc>
          <w:tcPr>
            <w:tcW w:w="452" w:type="dxa"/>
          </w:tcPr>
          <w:p w14:paraId="67738E49" w14:textId="77777777" w:rsidR="005A2AC3" w:rsidRPr="00232254" w:rsidRDefault="005A2AC3" w:rsidP="00E3139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2670C4" w14:textId="77777777" w:rsidR="005A2AC3" w:rsidRPr="00232254" w:rsidRDefault="005A2AC3" w:rsidP="00E3139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32254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A2AC3" w:rsidRPr="00232254" w14:paraId="3C863B9E" w14:textId="77777777" w:rsidTr="00E3139F">
        <w:trPr>
          <w:cantSplit/>
          <w:jc w:val="center"/>
        </w:trPr>
        <w:tc>
          <w:tcPr>
            <w:tcW w:w="452" w:type="dxa"/>
          </w:tcPr>
          <w:p w14:paraId="1EFAB72A" w14:textId="77777777" w:rsidR="005A2AC3" w:rsidRPr="00232254" w:rsidRDefault="005A2AC3" w:rsidP="00E3139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5199CE" w14:textId="77777777" w:rsidR="005A2AC3" w:rsidRPr="00232254" w:rsidRDefault="005A2AC3" w:rsidP="00E3139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32254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69DD7E0" w14:textId="77777777" w:rsidR="004876B9" w:rsidRPr="00232254" w:rsidRDefault="004876B9" w:rsidP="001C5C86">
      <w:pPr>
        <w:ind w:right="-99"/>
        <w:rPr>
          <w:b/>
        </w:rPr>
      </w:pPr>
    </w:p>
    <w:p w14:paraId="434AAE6A" w14:textId="5A01A1F2" w:rsidR="00746F46" w:rsidRPr="00232254" w:rsidRDefault="004876B9" w:rsidP="00F74C23">
      <w:pPr>
        <w:pStyle w:val="Heading2"/>
      </w:pPr>
      <w:r w:rsidRPr="00232254">
        <w:t>2</w:t>
      </w:r>
      <w:r w:rsidR="00A36378" w:rsidRPr="00232254">
        <w:t>.</w:t>
      </w:r>
      <w:r w:rsidR="00765028" w:rsidRPr="00232254">
        <w:t>2</w:t>
      </w:r>
      <w:r w:rsidRPr="00232254">
        <w:tab/>
      </w:r>
      <w:r w:rsidR="004260A5" w:rsidRPr="00232254">
        <w:t>Parent Work Item</w:t>
      </w:r>
      <w:r w:rsidR="00746F46" w:rsidRPr="00232254">
        <w:t xml:space="preserve"> </w:t>
      </w:r>
    </w:p>
    <w:p w14:paraId="2311EFBA" w14:textId="77777777" w:rsidR="002944FD" w:rsidRPr="00232254" w:rsidRDefault="002944FD" w:rsidP="006C2E80">
      <w:r w:rsidRPr="00232254">
        <w:t xml:space="preserve">For a </w:t>
      </w:r>
      <w:r w:rsidR="0080428C" w:rsidRPr="00232254">
        <w:t>brand-new</w:t>
      </w:r>
      <w:r w:rsidRPr="00232254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232254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232254" w:rsidRDefault="008835FC" w:rsidP="00495840">
            <w:pPr>
              <w:pStyle w:val="TAH"/>
              <w:ind w:right="-99"/>
              <w:jc w:val="left"/>
            </w:pPr>
            <w:r w:rsidRPr="00232254">
              <w:t xml:space="preserve">Parent Work / Study Items </w:t>
            </w:r>
          </w:p>
        </w:tc>
      </w:tr>
      <w:tr w:rsidR="008835FC" w:rsidRPr="00232254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232254" w:rsidDel="00C02DF6" w:rsidRDefault="008835FC" w:rsidP="001C5C86">
            <w:pPr>
              <w:pStyle w:val="TAH"/>
              <w:ind w:right="-99"/>
              <w:jc w:val="left"/>
            </w:pPr>
            <w:r w:rsidRPr="0023225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232254" w:rsidDel="00C02DF6" w:rsidRDefault="008835FC" w:rsidP="001C5C86">
            <w:pPr>
              <w:pStyle w:val="TAH"/>
              <w:ind w:right="-99"/>
              <w:jc w:val="left"/>
            </w:pPr>
            <w:r w:rsidRPr="0023225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232254" w:rsidRDefault="008835FC" w:rsidP="001C5C86">
            <w:pPr>
              <w:pStyle w:val="TAH"/>
              <w:ind w:right="-99"/>
              <w:jc w:val="left"/>
            </w:pPr>
            <w:r w:rsidRPr="00232254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232254" w:rsidRDefault="008835FC" w:rsidP="001C5C86">
            <w:pPr>
              <w:pStyle w:val="TAH"/>
              <w:ind w:right="-99"/>
              <w:jc w:val="left"/>
            </w:pPr>
            <w:r w:rsidRPr="00232254">
              <w:t>Title (as in 3GPP Work Plan)</w:t>
            </w:r>
          </w:p>
        </w:tc>
      </w:tr>
      <w:tr w:rsidR="00834E75" w:rsidRPr="00232254" w14:paraId="387A41CF" w14:textId="77777777" w:rsidTr="006C2E80">
        <w:trPr>
          <w:cantSplit/>
          <w:jc w:val="center"/>
        </w:trPr>
        <w:tc>
          <w:tcPr>
            <w:tcW w:w="1101" w:type="dxa"/>
          </w:tcPr>
          <w:p w14:paraId="392A6412" w14:textId="01D31932" w:rsidR="00834E75" w:rsidRPr="00232254" w:rsidDel="006E4859" w:rsidRDefault="00834E75" w:rsidP="006C2E80">
            <w:pPr>
              <w:pStyle w:val="TAL"/>
            </w:pPr>
            <w:r w:rsidRPr="00232254">
              <w:t>SEAL</w:t>
            </w:r>
          </w:p>
        </w:tc>
        <w:tc>
          <w:tcPr>
            <w:tcW w:w="1101" w:type="dxa"/>
          </w:tcPr>
          <w:p w14:paraId="2A4DD331" w14:textId="68862FAB" w:rsidR="00834E75" w:rsidRPr="00232254" w:rsidDel="006E4859" w:rsidRDefault="00834E75" w:rsidP="006C2E80">
            <w:pPr>
              <w:pStyle w:val="TAL"/>
            </w:pPr>
            <w:r w:rsidRPr="00232254">
              <w:t>SA3</w:t>
            </w:r>
          </w:p>
        </w:tc>
        <w:tc>
          <w:tcPr>
            <w:tcW w:w="1101" w:type="dxa"/>
          </w:tcPr>
          <w:p w14:paraId="06ABD1AD" w14:textId="072E9A94" w:rsidR="00834E75" w:rsidRPr="00232254" w:rsidDel="006E4859" w:rsidRDefault="00834E75" w:rsidP="006C2E80">
            <w:pPr>
              <w:pStyle w:val="TAL"/>
            </w:pPr>
            <w:r w:rsidRPr="00232254">
              <w:t>850019</w:t>
            </w:r>
          </w:p>
        </w:tc>
        <w:tc>
          <w:tcPr>
            <w:tcW w:w="6010" w:type="dxa"/>
          </w:tcPr>
          <w:p w14:paraId="08978948" w14:textId="2C311664" w:rsidR="00834E75" w:rsidRPr="00232254" w:rsidDel="006E4859" w:rsidRDefault="00834E75" w:rsidP="00E37724">
            <w:pPr>
              <w:pStyle w:val="TAL"/>
            </w:pPr>
            <w:r w:rsidRPr="00232254">
              <w:t>Rel-17 SA</w:t>
            </w:r>
            <w:r w:rsidR="00E37724" w:rsidRPr="00232254">
              <w:t>3</w:t>
            </w:r>
            <w:r w:rsidRPr="00232254">
              <w:t xml:space="preserve"> work item on security aspects (Security aspects of SEAL)</w:t>
            </w:r>
          </w:p>
        </w:tc>
      </w:tr>
    </w:tbl>
    <w:p w14:paraId="7C3FBD77" w14:textId="77777777" w:rsidR="004876B9" w:rsidRPr="00232254" w:rsidRDefault="004876B9" w:rsidP="006C2E80"/>
    <w:p w14:paraId="2932921C" w14:textId="3E94A7C8" w:rsidR="00746F46" w:rsidRPr="00232254" w:rsidRDefault="004876B9" w:rsidP="00F74C23">
      <w:pPr>
        <w:pStyle w:val="Heading3"/>
      </w:pPr>
      <w:r w:rsidRPr="00232254">
        <w:t>2</w:t>
      </w:r>
      <w:r w:rsidR="00A36378" w:rsidRPr="00232254">
        <w:t>.</w:t>
      </w:r>
      <w:r w:rsidR="00765028" w:rsidRPr="00232254">
        <w:t>3</w:t>
      </w:r>
      <w:r w:rsidRPr="00232254">
        <w:tab/>
      </w:r>
      <w:r w:rsidR="0030045C" w:rsidRPr="00232254">
        <w:t>O</w:t>
      </w:r>
      <w:r w:rsidR="004260A5" w:rsidRPr="00232254">
        <w:t>ther related Work Items</w:t>
      </w:r>
      <w:r w:rsidR="0030045C" w:rsidRPr="00232254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232254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232254" w:rsidRDefault="008835FC" w:rsidP="006C2E80">
            <w:pPr>
              <w:pStyle w:val="TAH"/>
            </w:pPr>
            <w:r w:rsidRPr="00232254">
              <w:t>Other related Work</w:t>
            </w:r>
            <w:r w:rsidR="00283472" w:rsidRPr="00232254">
              <w:t xml:space="preserve"> /Study</w:t>
            </w:r>
            <w:r w:rsidRPr="00232254">
              <w:t xml:space="preserve"> Items (if any)</w:t>
            </w:r>
          </w:p>
        </w:tc>
      </w:tr>
      <w:tr w:rsidR="008835FC" w:rsidRPr="00232254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232254" w:rsidRDefault="008835FC" w:rsidP="006C2E80">
            <w:pPr>
              <w:pStyle w:val="TAH"/>
            </w:pPr>
            <w:r w:rsidRPr="0023225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232254" w:rsidRDefault="008835FC" w:rsidP="006C2E80">
            <w:pPr>
              <w:pStyle w:val="TAH"/>
            </w:pPr>
            <w:r w:rsidRPr="00232254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232254" w:rsidRDefault="008835FC" w:rsidP="006C2E80">
            <w:pPr>
              <w:pStyle w:val="TAH"/>
            </w:pPr>
            <w:r w:rsidRPr="00232254">
              <w:t>Nature of relationship</w:t>
            </w:r>
          </w:p>
        </w:tc>
      </w:tr>
      <w:tr w:rsidR="00834E75" w:rsidRPr="00232254" w14:paraId="021E8CF2" w14:textId="77777777" w:rsidTr="006C2E80">
        <w:trPr>
          <w:cantSplit/>
          <w:jc w:val="center"/>
        </w:trPr>
        <w:tc>
          <w:tcPr>
            <w:tcW w:w="1101" w:type="dxa"/>
          </w:tcPr>
          <w:p w14:paraId="19A20506" w14:textId="4F7CFCE3" w:rsidR="00834E75" w:rsidRPr="00232254" w:rsidRDefault="00834E75" w:rsidP="00955338">
            <w:pPr>
              <w:pStyle w:val="TAL"/>
            </w:pPr>
            <w:r w:rsidRPr="00232254">
              <w:t>820027</w:t>
            </w:r>
          </w:p>
        </w:tc>
        <w:tc>
          <w:tcPr>
            <w:tcW w:w="3326" w:type="dxa"/>
          </w:tcPr>
          <w:p w14:paraId="77A77165" w14:textId="66DA0D9A" w:rsidR="00834E75" w:rsidRPr="00232254" w:rsidRDefault="00834E75" w:rsidP="00955338">
            <w:pPr>
              <w:pStyle w:val="TAL"/>
            </w:pPr>
            <w:r w:rsidRPr="00232254">
              <w:t>Stage 2 of SEAL</w:t>
            </w:r>
          </w:p>
        </w:tc>
        <w:tc>
          <w:tcPr>
            <w:tcW w:w="5099" w:type="dxa"/>
          </w:tcPr>
          <w:p w14:paraId="6DB63510" w14:textId="0D2CB8B2" w:rsidR="00834E75" w:rsidRPr="00232254" w:rsidRDefault="00834E75" w:rsidP="0095533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32254">
              <w:rPr>
                <w:rFonts w:ascii="Arial" w:hAnsi="Arial"/>
                <w:i w:val="0"/>
                <w:sz w:val="18"/>
              </w:rPr>
              <w:t>Rel-18 Stage 2 of SEAL</w:t>
            </w:r>
          </w:p>
        </w:tc>
      </w:tr>
    </w:tbl>
    <w:p w14:paraId="6BC7072F" w14:textId="77777777" w:rsidR="006C2E80" w:rsidRPr="00232254" w:rsidRDefault="006C2E80" w:rsidP="006C2E80">
      <w:pPr>
        <w:pStyle w:val="FP"/>
      </w:pPr>
    </w:p>
    <w:p w14:paraId="424DD1E0" w14:textId="656ABFC3" w:rsidR="00A9188C" w:rsidRPr="00232254" w:rsidRDefault="00A9188C" w:rsidP="006C2E80">
      <w:pPr>
        <w:pStyle w:val="Guidance"/>
      </w:pPr>
    </w:p>
    <w:p w14:paraId="3E795897" w14:textId="77777777" w:rsidR="008A76FD" w:rsidRPr="00232254" w:rsidRDefault="008A76FD" w:rsidP="006C2E80">
      <w:pPr>
        <w:pStyle w:val="Heading1"/>
      </w:pPr>
      <w:r w:rsidRPr="00232254">
        <w:t>3</w:t>
      </w:r>
      <w:r w:rsidRPr="00232254">
        <w:tab/>
        <w:t>Justification</w:t>
      </w:r>
    </w:p>
    <w:p w14:paraId="3FA41776" w14:textId="1C52ABD3" w:rsidR="006B25FB" w:rsidRPr="00232254" w:rsidRDefault="00613190" w:rsidP="00834E75">
      <w:pPr>
        <w:spacing w:after="0"/>
        <w:jc w:val="both"/>
        <w:rPr>
          <w:i/>
        </w:rPr>
      </w:pPr>
      <w:r w:rsidRPr="00232254">
        <w:t>SA6</w:t>
      </w:r>
      <w:r w:rsidR="00811F17" w:rsidRPr="00232254">
        <w:t xml:space="preserve"> has</w:t>
      </w:r>
      <w:r w:rsidRPr="00232254">
        <w:t xml:space="preserve"> updated their technical specification TS 23.434 with evolved SEAL architecture supporting Network Resource Management and Multicast Resource Management for EPS</w:t>
      </w:r>
      <w:r w:rsidR="00834E75" w:rsidRPr="00232254">
        <w:t xml:space="preserve"> and 5GS</w:t>
      </w:r>
      <w:r w:rsidRPr="00232254">
        <w:t xml:space="preserve">. </w:t>
      </w:r>
    </w:p>
    <w:p w14:paraId="5FC821B9" w14:textId="1BC28F86" w:rsidR="006B25FB" w:rsidRPr="00232254" w:rsidRDefault="006B25FB" w:rsidP="00C27284">
      <w:pPr>
        <w:spacing w:after="0"/>
        <w:jc w:val="both"/>
        <w:rPr>
          <w:i/>
        </w:rPr>
      </w:pPr>
    </w:p>
    <w:p w14:paraId="507CBC17" w14:textId="3995A291" w:rsidR="00613190" w:rsidRPr="00232254" w:rsidRDefault="00613190" w:rsidP="00C27284">
      <w:pPr>
        <w:spacing w:after="0"/>
        <w:jc w:val="both"/>
      </w:pPr>
      <w:r w:rsidRPr="00232254">
        <w:t>These work have identified the need for enhancements to SEAL</w:t>
      </w:r>
      <w:r w:rsidR="00811F17" w:rsidRPr="00232254">
        <w:t xml:space="preserve"> specification</w:t>
      </w:r>
      <w:r w:rsidRPr="00232254">
        <w:t xml:space="preserve">. As SEAL architecture is evolved, </w:t>
      </w:r>
      <w:r w:rsidR="003A66A9" w:rsidRPr="00232254">
        <w:t xml:space="preserve">it is required to assess it from security perspective and </w:t>
      </w:r>
      <w:r w:rsidRPr="00232254">
        <w:t xml:space="preserve">SEAL security architecture and procedure needs to be </w:t>
      </w:r>
      <w:r w:rsidR="003A66A9" w:rsidRPr="00232254">
        <w:t>specified</w:t>
      </w:r>
      <w:r w:rsidRPr="00232254">
        <w:t>.</w:t>
      </w:r>
    </w:p>
    <w:p w14:paraId="5C488E3A" w14:textId="77777777" w:rsidR="00613190" w:rsidRPr="00232254" w:rsidRDefault="00613190" w:rsidP="00C27284">
      <w:pPr>
        <w:spacing w:after="0"/>
        <w:jc w:val="both"/>
      </w:pPr>
    </w:p>
    <w:p w14:paraId="50B59F1A" w14:textId="29FFB782" w:rsidR="006E4859" w:rsidRPr="00232254" w:rsidRDefault="00613190" w:rsidP="006E4859">
      <w:pPr>
        <w:jc w:val="both"/>
      </w:pPr>
      <w:r w:rsidRPr="00232254">
        <w:t xml:space="preserve">Therefore, SA3 needs to </w:t>
      </w:r>
      <w:r w:rsidR="003337AD" w:rsidRPr="00232254">
        <w:t xml:space="preserve">assess and </w:t>
      </w:r>
      <w:r w:rsidRPr="00232254">
        <w:t xml:space="preserve">address the security procedures or enhancements based on the </w:t>
      </w:r>
      <w:r w:rsidR="000A3B38" w:rsidRPr="00232254">
        <w:t>work progressed</w:t>
      </w:r>
      <w:r w:rsidRPr="00232254">
        <w:t xml:space="preserve"> </w:t>
      </w:r>
      <w:r w:rsidR="000A3B38" w:rsidRPr="00232254">
        <w:t xml:space="preserve">in </w:t>
      </w:r>
      <w:r w:rsidRPr="00232254">
        <w:t>TS 23.434 “Service Enabler Architecture Layer for Verticals (SEAL); Functional architecture and information flows”.</w:t>
      </w:r>
      <w:r w:rsidR="006E4859" w:rsidRPr="00232254">
        <w:t xml:space="preserve"> Hence, this normative work is proposed to be taken in SA3 for specifying the security aspects.</w:t>
      </w:r>
    </w:p>
    <w:p w14:paraId="04A47C84" w14:textId="77777777" w:rsidR="008A76FD" w:rsidRPr="00232254" w:rsidRDefault="008A76FD" w:rsidP="006C2E80">
      <w:pPr>
        <w:pStyle w:val="Heading1"/>
      </w:pPr>
      <w:r w:rsidRPr="00232254">
        <w:t>4</w:t>
      </w:r>
      <w:r w:rsidRPr="00232254">
        <w:tab/>
        <w:t>Objective</w:t>
      </w:r>
    </w:p>
    <w:p w14:paraId="77F9D3EF" w14:textId="3F4C668F" w:rsidR="00613190" w:rsidRPr="00232254" w:rsidRDefault="00613190" w:rsidP="00613190">
      <w:pPr>
        <w:overflowPunct/>
        <w:autoSpaceDE/>
        <w:autoSpaceDN/>
        <w:adjustRightInd/>
        <w:spacing w:after="200" w:line="276" w:lineRule="auto"/>
        <w:textAlignment w:val="auto"/>
      </w:pPr>
      <w:r w:rsidRPr="00232254">
        <w:t>This work item will address the SA3 normative security work for the SEAL architecture based on the output of SA6 as specified in TS 23.434</w:t>
      </w:r>
      <w:r w:rsidR="00C27284" w:rsidRPr="00232254">
        <w:t xml:space="preserve"> and TS 23.433</w:t>
      </w:r>
      <w:r w:rsidRPr="00232254">
        <w:t>, as follows:</w:t>
      </w:r>
    </w:p>
    <w:p w14:paraId="6269E997" w14:textId="4877EA36" w:rsidR="00C27284" w:rsidRPr="00232254" w:rsidRDefault="00C27284" w:rsidP="00C27284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 w:rsidRPr="00232254">
        <w:t>Security for the network domain interfaces for inter-system switching between 5GS and EPS.</w:t>
      </w:r>
    </w:p>
    <w:p w14:paraId="3B60E9DE" w14:textId="716BC78D" w:rsidR="00C27284" w:rsidRPr="00232254" w:rsidRDefault="00C27284" w:rsidP="00CC3C01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 w:rsidRPr="00232254">
        <w:t>Security for the network domain interfaces for VAL service over 5GS supporting EPS interworking.</w:t>
      </w:r>
    </w:p>
    <w:p w14:paraId="119998AC" w14:textId="787E71F3" w:rsidR="00C27284" w:rsidRPr="00232254" w:rsidRDefault="00C27284" w:rsidP="00C27284">
      <w:pPr>
        <w:pStyle w:val="ListParagraph"/>
        <w:numPr>
          <w:ilvl w:val="0"/>
          <w:numId w:val="18"/>
        </w:numPr>
      </w:pPr>
      <w:r w:rsidRPr="00232254">
        <w:t>Security for the network domain interfaces for the multicast services offered by SEAL</w:t>
      </w:r>
      <w:r w:rsidR="00834E75" w:rsidRPr="00232254">
        <w:t xml:space="preserve"> for EPS and 5GS.</w:t>
      </w:r>
      <w:r w:rsidRPr="00232254">
        <w:t xml:space="preserve"> </w:t>
      </w:r>
    </w:p>
    <w:p w14:paraId="1322DE8E" w14:textId="10A664A1" w:rsidR="00613190" w:rsidRPr="00232254" w:rsidRDefault="00613190" w:rsidP="00327C2B">
      <w:pPr>
        <w:pStyle w:val="ListParagraph"/>
      </w:pPr>
    </w:p>
    <w:p w14:paraId="5F67A972" w14:textId="77777777" w:rsidR="008A76FD" w:rsidRPr="00232254" w:rsidRDefault="00174617" w:rsidP="006C2E80">
      <w:pPr>
        <w:pStyle w:val="Heading1"/>
      </w:pPr>
      <w:r w:rsidRPr="00232254">
        <w:t>5</w:t>
      </w:r>
      <w:r w:rsidR="008A76FD" w:rsidRPr="00232254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232254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232254" w:rsidRDefault="00B2743D" w:rsidP="006C2E80">
            <w:pPr>
              <w:pStyle w:val="TAH"/>
            </w:pPr>
            <w:r w:rsidRPr="00232254">
              <w:t>New specifications {One line per specification. Create/delete lines as needed}</w:t>
            </w:r>
          </w:p>
        </w:tc>
      </w:tr>
      <w:tr w:rsidR="00FF3F0C" w:rsidRPr="00232254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232254" w:rsidRDefault="00FF3F0C" w:rsidP="006C2E80">
            <w:pPr>
              <w:pStyle w:val="TAH"/>
            </w:pPr>
            <w:r w:rsidRPr="00232254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232254" w:rsidRDefault="00B567D1" w:rsidP="006C2E80">
            <w:pPr>
              <w:pStyle w:val="TAH"/>
            </w:pPr>
            <w:r w:rsidRPr="00232254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232254" w:rsidRDefault="00FF3F0C" w:rsidP="006C2E80">
            <w:pPr>
              <w:pStyle w:val="TAH"/>
            </w:pPr>
            <w:r w:rsidRPr="00232254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232254" w:rsidRDefault="00FF3F0C" w:rsidP="006C2E80">
            <w:pPr>
              <w:pStyle w:val="TAH"/>
            </w:pPr>
            <w:r w:rsidRPr="00232254">
              <w:t xml:space="preserve">For info </w:t>
            </w:r>
            <w:r w:rsidRPr="00232254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232254" w:rsidRDefault="00FF3F0C" w:rsidP="006C2E80">
            <w:pPr>
              <w:pStyle w:val="TAH"/>
            </w:pPr>
            <w:r w:rsidRPr="00232254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232254" w:rsidRDefault="00FF3F0C" w:rsidP="006C2E80">
            <w:pPr>
              <w:pStyle w:val="TAH"/>
            </w:pPr>
            <w:r w:rsidRPr="00232254">
              <w:t>R</w:t>
            </w:r>
            <w:r w:rsidR="00011074" w:rsidRPr="00232254">
              <w:t>apporteur</w:t>
            </w:r>
          </w:p>
        </w:tc>
      </w:tr>
      <w:tr w:rsidR="00FF3F0C" w:rsidRPr="00232254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5D40789" w:rsidR="00FF3F0C" w:rsidRPr="00232254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8BFEC2B" w:rsidR="00BB5EBF" w:rsidRPr="00232254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70C9514" w:rsidR="00FF3F0C" w:rsidRPr="00232254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4616280" w:rsidR="00FF3F0C" w:rsidRPr="00232254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845AF42" w:rsidR="00FF3F0C" w:rsidRPr="00232254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F325076" w:rsidR="00FF3F0C" w:rsidRPr="00232254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Pr="00232254" w:rsidRDefault="006C2E80" w:rsidP="006C2E80">
      <w:pPr>
        <w:pStyle w:val="FP"/>
      </w:pPr>
    </w:p>
    <w:p w14:paraId="5B510A00" w14:textId="77777777" w:rsidR="00102222" w:rsidRPr="00232254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32254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232254" w:rsidRDefault="004C634D" w:rsidP="006C2E80">
            <w:pPr>
              <w:pStyle w:val="TAH"/>
            </w:pPr>
            <w:r w:rsidRPr="00232254">
              <w:t xml:space="preserve">Impacted existing TS/TR </w:t>
            </w:r>
            <w:r w:rsidR="00CD3153" w:rsidRPr="00232254">
              <w:t>{One line per specification. Create/delete lines as needed}</w:t>
            </w:r>
          </w:p>
        </w:tc>
      </w:tr>
      <w:tr w:rsidR="009428A9" w:rsidRPr="00232254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232254" w:rsidRDefault="009428A9" w:rsidP="006C2E80">
            <w:pPr>
              <w:pStyle w:val="TAH"/>
            </w:pPr>
            <w:r w:rsidRPr="00232254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232254" w:rsidRDefault="009428A9" w:rsidP="006C2E80">
            <w:pPr>
              <w:pStyle w:val="TAH"/>
            </w:pPr>
            <w:r w:rsidRPr="00232254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232254" w:rsidRDefault="009428A9" w:rsidP="006C2E80">
            <w:pPr>
              <w:pStyle w:val="TAH"/>
            </w:pPr>
            <w:r w:rsidRPr="00232254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232254" w:rsidRDefault="009428A9" w:rsidP="006C2E80">
            <w:pPr>
              <w:pStyle w:val="TAH"/>
            </w:pPr>
            <w:r w:rsidRPr="00232254">
              <w:t>Remarks</w:t>
            </w:r>
          </w:p>
        </w:tc>
      </w:tr>
      <w:tr w:rsidR="00DE383E" w:rsidRPr="00232254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516C4D3" w:rsidR="00DE383E" w:rsidRPr="00232254" w:rsidRDefault="00DE383E" w:rsidP="00DE383E">
            <w:pPr>
              <w:pStyle w:val="Guidance"/>
              <w:spacing w:after="0"/>
              <w:rPr>
                <w:i w:val="0"/>
              </w:rPr>
            </w:pPr>
            <w:r w:rsidRPr="00232254">
              <w:rPr>
                <w:i w:val="0"/>
              </w:rP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4FE1A0" w:rsidR="00DE383E" w:rsidRPr="00232254" w:rsidRDefault="00DE383E" w:rsidP="00DE383E">
            <w:pPr>
              <w:pStyle w:val="Guidance"/>
              <w:spacing w:after="0"/>
              <w:rPr>
                <w:i w:val="0"/>
              </w:rPr>
            </w:pPr>
            <w:r w:rsidRPr="00232254">
              <w:rPr>
                <w:i w:val="0"/>
              </w:rPr>
              <w:t>Security aspects of Service Enabler Architecture Layer (SEAL) for verticals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D9EDEEB" w:rsidR="00DE383E" w:rsidRPr="00232254" w:rsidRDefault="00DE383E" w:rsidP="00E37724">
            <w:pPr>
              <w:pStyle w:val="Guidance"/>
              <w:spacing w:after="0"/>
              <w:rPr>
                <w:i w:val="0"/>
              </w:rPr>
            </w:pPr>
            <w:r w:rsidRPr="00232254">
              <w:rPr>
                <w:i w:val="0"/>
              </w:rPr>
              <w:t xml:space="preserve"> SA#</w:t>
            </w:r>
            <w:r w:rsidR="00E37724" w:rsidRPr="00232254">
              <w:rPr>
                <w:i w:val="0"/>
              </w:rPr>
              <w:t xml:space="preserve">101 </w:t>
            </w:r>
            <w:r w:rsidR="0074155F" w:rsidRPr="00232254">
              <w:rPr>
                <w:i w:val="0"/>
              </w:rPr>
              <w:t>(</w:t>
            </w:r>
            <w:r w:rsidR="00E37724" w:rsidRPr="00232254">
              <w:rPr>
                <w:i w:val="0"/>
              </w:rPr>
              <w:t xml:space="preserve">Sep </w:t>
            </w:r>
            <w:r w:rsidR="0074155F" w:rsidRPr="00232254">
              <w:rPr>
                <w:i w:val="0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D1A6864" w:rsidR="00DE383E" w:rsidRPr="00232254" w:rsidRDefault="00DE383E" w:rsidP="00DE383E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Pr="00232254" w:rsidRDefault="00C4305E" w:rsidP="006C2E80"/>
    <w:p w14:paraId="4B6A140C" w14:textId="77777777" w:rsidR="008A76FD" w:rsidRPr="00232254" w:rsidRDefault="00174617" w:rsidP="006C2E80">
      <w:pPr>
        <w:pStyle w:val="Heading1"/>
      </w:pPr>
      <w:r w:rsidRPr="00232254">
        <w:t>6</w:t>
      </w:r>
      <w:r w:rsidR="008A76FD" w:rsidRPr="00232254">
        <w:tab/>
        <w:t xml:space="preserve">Work item </w:t>
      </w:r>
      <w:r w:rsidRPr="00232254">
        <w:t>R</w:t>
      </w:r>
      <w:r w:rsidR="008A76FD" w:rsidRPr="00232254">
        <w:t>apporteur</w:t>
      </w:r>
      <w:r w:rsidR="005D44BE" w:rsidRPr="00232254">
        <w:t>(</w:t>
      </w:r>
      <w:r w:rsidR="008A76FD" w:rsidRPr="00232254">
        <w:t>s</w:t>
      </w:r>
      <w:r w:rsidR="005D44BE" w:rsidRPr="00232254">
        <w:t>)</w:t>
      </w:r>
    </w:p>
    <w:p w14:paraId="651B77F9" w14:textId="2D9DDF8B" w:rsidR="006C2E80" w:rsidRPr="00232254" w:rsidRDefault="00DE383E" w:rsidP="00DE383E">
      <w:pPr>
        <w:ind w:right="-99"/>
      </w:pPr>
      <w:r w:rsidRPr="00232254">
        <w:t>Rajavelsamy Rajadurai, Samsung, rajvel@samsung.com</w:t>
      </w:r>
    </w:p>
    <w:p w14:paraId="4B2B339C" w14:textId="77777777" w:rsidR="008A76FD" w:rsidRPr="00232254" w:rsidRDefault="00174617" w:rsidP="006C2E80">
      <w:pPr>
        <w:pStyle w:val="Heading1"/>
      </w:pPr>
      <w:r w:rsidRPr="00232254">
        <w:t>7</w:t>
      </w:r>
      <w:r w:rsidR="009870A7" w:rsidRPr="00232254">
        <w:tab/>
      </w:r>
      <w:r w:rsidR="008A76FD" w:rsidRPr="00232254">
        <w:t>Work item leadership</w:t>
      </w:r>
    </w:p>
    <w:p w14:paraId="23D3E5C2" w14:textId="77777777" w:rsidR="00DE383E" w:rsidRPr="00232254" w:rsidRDefault="00DE383E" w:rsidP="00DE383E">
      <w:pPr>
        <w:pStyle w:val="Guidance"/>
      </w:pPr>
      <w:r w:rsidRPr="00232254">
        <w:t>SA3</w:t>
      </w:r>
    </w:p>
    <w:p w14:paraId="561C1584" w14:textId="77777777" w:rsidR="00174617" w:rsidRPr="00232254" w:rsidRDefault="00174617" w:rsidP="006C2E80">
      <w:pPr>
        <w:pStyle w:val="Heading1"/>
      </w:pPr>
      <w:r w:rsidRPr="00232254">
        <w:t>8</w:t>
      </w:r>
      <w:r w:rsidRPr="00232254">
        <w:tab/>
        <w:t>Aspects that involve other WGs</w:t>
      </w:r>
    </w:p>
    <w:p w14:paraId="3741794B" w14:textId="1785760F" w:rsidR="00DE383E" w:rsidRPr="00232254" w:rsidRDefault="00DE383E" w:rsidP="00DE383E">
      <w:pPr>
        <w:rPr>
          <w:i/>
        </w:rPr>
      </w:pPr>
      <w:r w:rsidRPr="00232254">
        <w:rPr>
          <w:lang w:val="en-US"/>
        </w:rPr>
        <w:t xml:space="preserve">SA6 and CT1 will need to refer to the updated SA3 </w:t>
      </w:r>
      <w:r w:rsidR="00811F17" w:rsidRPr="00232254">
        <w:rPr>
          <w:lang w:val="en-US"/>
        </w:rPr>
        <w:t>s</w:t>
      </w:r>
      <w:r w:rsidRPr="00232254">
        <w:rPr>
          <w:lang w:val="en-US"/>
        </w:rPr>
        <w:t>pecification for newly defined procedures.</w:t>
      </w:r>
    </w:p>
    <w:p w14:paraId="0BC7F21F" w14:textId="77777777" w:rsidR="008A76FD" w:rsidRPr="00232254" w:rsidRDefault="00872B3B" w:rsidP="006C2E80">
      <w:pPr>
        <w:pStyle w:val="Heading1"/>
      </w:pPr>
      <w:r w:rsidRPr="00232254">
        <w:t>9</w:t>
      </w:r>
      <w:r w:rsidR="009870A7" w:rsidRPr="00232254">
        <w:tab/>
      </w:r>
      <w:r w:rsidR="008A76FD" w:rsidRPr="00232254">
        <w:t xml:space="preserve">Supporting </w:t>
      </w:r>
      <w:r w:rsidR="00C57C50" w:rsidRPr="00232254">
        <w:t>Individual Members</w:t>
      </w:r>
    </w:p>
    <w:p w14:paraId="10A04A29" w14:textId="65D6F827" w:rsidR="0033027D" w:rsidRPr="00232254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232254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232254" w:rsidRDefault="00557B2E" w:rsidP="001C5C86">
            <w:pPr>
              <w:pStyle w:val="TAH"/>
            </w:pPr>
            <w:r w:rsidRPr="00232254">
              <w:t>Supporting IM name</w:t>
            </w:r>
          </w:p>
        </w:tc>
      </w:tr>
      <w:tr w:rsidR="00557B2E" w:rsidRPr="0023225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BD5C61F" w:rsidR="00557B2E" w:rsidRPr="00232254" w:rsidRDefault="00DE383E" w:rsidP="001C5C86">
            <w:pPr>
              <w:pStyle w:val="TAL"/>
            </w:pPr>
            <w:r w:rsidRPr="00232254">
              <w:t>Samsung</w:t>
            </w:r>
          </w:p>
        </w:tc>
      </w:tr>
      <w:tr w:rsidR="0048267C" w:rsidRPr="0023225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C010D6" w:rsidR="0048267C" w:rsidRPr="00232254" w:rsidRDefault="00607F47" w:rsidP="001C5C86">
            <w:pPr>
              <w:pStyle w:val="TAL"/>
            </w:pPr>
            <w:r w:rsidRPr="00232254">
              <w:t>Huawei</w:t>
            </w:r>
          </w:p>
        </w:tc>
      </w:tr>
      <w:tr w:rsidR="0048267C" w:rsidRPr="0023225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9427A2F" w:rsidR="0048267C" w:rsidRPr="00232254" w:rsidRDefault="00607F47" w:rsidP="001C5C86">
            <w:pPr>
              <w:pStyle w:val="TAL"/>
            </w:pPr>
            <w:r w:rsidRPr="00232254">
              <w:t>HiSilicon</w:t>
            </w:r>
          </w:p>
        </w:tc>
      </w:tr>
      <w:tr w:rsidR="0048267C" w:rsidRPr="0023225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ADF8651" w:rsidR="0048267C" w:rsidRPr="00232254" w:rsidRDefault="00607F47" w:rsidP="001C5C86">
            <w:pPr>
              <w:pStyle w:val="TAL"/>
            </w:pPr>
            <w:r w:rsidRPr="00232254">
              <w:t>CMCC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2713672" w:rsidR="00025316" w:rsidRDefault="001C48FB" w:rsidP="001C5C86">
            <w:pPr>
              <w:pStyle w:val="TAL"/>
            </w:pPr>
            <w:r w:rsidRPr="00232254">
              <w:t>ZTE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41F82" w14:textId="77777777" w:rsidR="00B52753" w:rsidRDefault="00B52753">
      <w:r>
        <w:separator/>
      </w:r>
    </w:p>
  </w:endnote>
  <w:endnote w:type="continuationSeparator" w:id="0">
    <w:p w14:paraId="5E5005CF" w14:textId="77777777" w:rsidR="00B52753" w:rsidRDefault="00B52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1F71E" w14:textId="77777777" w:rsidR="00B52753" w:rsidRDefault="00B52753">
      <w:r>
        <w:separator/>
      </w:r>
    </w:p>
  </w:footnote>
  <w:footnote w:type="continuationSeparator" w:id="0">
    <w:p w14:paraId="1FFCD26E" w14:textId="77777777" w:rsidR="00B52753" w:rsidRDefault="00B52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883614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24907">
    <w:abstractNumId w:val="15"/>
  </w:num>
  <w:num w:numId="3" w16cid:durableId="15468427">
    <w:abstractNumId w:val="13"/>
  </w:num>
  <w:num w:numId="4" w16cid:durableId="43792661">
    <w:abstractNumId w:val="12"/>
  </w:num>
  <w:num w:numId="5" w16cid:durableId="1049845061">
    <w:abstractNumId w:val="17"/>
  </w:num>
  <w:num w:numId="6" w16cid:durableId="990062847">
    <w:abstractNumId w:val="16"/>
  </w:num>
  <w:num w:numId="7" w16cid:durableId="259799664">
    <w:abstractNumId w:val="11"/>
  </w:num>
  <w:num w:numId="8" w16cid:durableId="2083939671">
    <w:abstractNumId w:val="2"/>
  </w:num>
  <w:num w:numId="9" w16cid:durableId="512494902">
    <w:abstractNumId w:val="1"/>
  </w:num>
  <w:num w:numId="10" w16cid:durableId="264002432">
    <w:abstractNumId w:val="0"/>
  </w:num>
  <w:num w:numId="11" w16cid:durableId="1351645089">
    <w:abstractNumId w:val="9"/>
  </w:num>
  <w:num w:numId="12" w16cid:durableId="1883126424">
    <w:abstractNumId w:val="7"/>
  </w:num>
  <w:num w:numId="13" w16cid:durableId="666370713">
    <w:abstractNumId w:val="6"/>
  </w:num>
  <w:num w:numId="14" w16cid:durableId="950287567">
    <w:abstractNumId w:val="5"/>
  </w:num>
  <w:num w:numId="15" w16cid:durableId="592470621">
    <w:abstractNumId w:val="4"/>
  </w:num>
  <w:num w:numId="16" w16cid:durableId="1288316117">
    <w:abstractNumId w:val="8"/>
  </w:num>
  <w:num w:numId="17" w16cid:durableId="1278637955">
    <w:abstractNumId w:val="3"/>
  </w:num>
  <w:num w:numId="18" w16cid:durableId="8302157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7116"/>
    <w:rsid w:val="00064CB2"/>
    <w:rsid w:val="00066954"/>
    <w:rsid w:val="00067741"/>
    <w:rsid w:val="00072A56"/>
    <w:rsid w:val="00082CCB"/>
    <w:rsid w:val="000A3125"/>
    <w:rsid w:val="000A3B3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3D5"/>
    <w:rsid w:val="00120541"/>
    <w:rsid w:val="001211F3"/>
    <w:rsid w:val="00127B5D"/>
    <w:rsid w:val="00133B51"/>
    <w:rsid w:val="00155C1A"/>
    <w:rsid w:val="00171925"/>
    <w:rsid w:val="00173998"/>
    <w:rsid w:val="00174617"/>
    <w:rsid w:val="001759A7"/>
    <w:rsid w:val="001A4192"/>
    <w:rsid w:val="001A7910"/>
    <w:rsid w:val="001B5D32"/>
    <w:rsid w:val="001C48FB"/>
    <w:rsid w:val="001C5C86"/>
    <w:rsid w:val="001C718D"/>
    <w:rsid w:val="001C7458"/>
    <w:rsid w:val="001E14C4"/>
    <w:rsid w:val="001F7D5F"/>
    <w:rsid w:val="001F7EB4"/>
    <w:rsid w:val="002000C2"/>
    <w:rsid w:val="00205F25"/>
    <w:rsid w:val="00221B1E"/>
    <w:rsid w:val="00231A26"/>
    <w:rsid w:val="00232254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3C41"/>
    <w:rsid w:val="002F6C5C"/>
    <w:rsid w:val="0030045C"/>
    <w:rsid w:val="003205AD"/>
    <w:rsid w:val="00321FF1"/>
    <w:rsid w:val="00327C2B"/>
    <w:rsid w:val="0033027D"/>
    <w:rsid w:val="003315EA"/>
    <w:rsid w:val="003337A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6A9"/>
    <w:rsid w:val="003C0F14"/>
    <w:rsid w:val="003C2DA6"/>
    <w:rsid w:val="003C6DA6"/>
    <w:rsid w:val="003D2781"/>
    <w:rsid w:val="003D62A9"/>
    <w:rsid w:val="003D7E29"/>
    <w:rsid w:val="003E5E73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1737"/>
    <w:rsid w:val="004D24B9"/>
    <w:rsid w:val="004E2CE2"/>
    <w:rsid w:val="004E313F"/>
    <w:rsid w:val="004E5172"/>
    <w:rsid w:val="004E6F8A"/>
    <w:rsid w:val="00502CD2"/>
    <w:rsid w:val="00504E33"/>
    <w:rsid w:val="00522BBB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347"/>
    <w:rsid w:val="00575F95"/>
    <w:rsid w:val="00585987"/>
    <w:rsid w:val="00586951"/>
    <w:rsid w:val="00590087"/>
    <w:rsid w:val="005A032D"/>
    <w:rsid w:val="005A2AC3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499C"/>
    <w:rsid w:val="006053C5"/>
    <w:rsid w:val="00607F47"/>
    <w:rsid w:val="00611EC4"/>
    <w:rsid w:val="00612542"/>
    <w:rsid w:val="00613190"/>
    <w:rsid w:val="006146D2"/>
    <w:rsid w:val="00620B3F"/>
    <w:rsid w:val="006239E7"/>
    <w:rsid w:val="006254C4"/>
    <w:rsid w:val="006323BE"/>
    <w:rsid w:val="006418C6"/>
    <w:rsid w:val="00641ED8"/>
    <w:rsid w:val="00652204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4859"/>
    <w:rsid w:val="006E5E87"/>
    <w:rsid w:val="006F1A44"/>
    <w:rsid w:val="006F3D22"/>
    <w:rsid w:val="007007EC"/>
    <w:rsid w:val="00706A1A"/>
    <w:rsid w:val="00707673"/>
    <w:rsid w:val="007162BE"/>
    <w:rsid w:val="00721122"/>
    <w:rsid w:val="00722267"/>
    <w:rsid w:val="0074155F"/>
    <w:rsid w:val="00746F46"/>
    <w:rsid w:val="0075252A"/>
    <w:rsid w:val="00764B84"/>
    <w:rsid w:val="00765028"/>
    <w:rsid w:val="00767693"/>
    <w:rsid w:val="0078034D"/>
    <w:rsid w:val="00784278"/>
    <w:rsid w:val="007903F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1F17"/>
    <w:rsid w:val="00813C1F"/>
    <w:rsid w:val="008146A2"/>
    <w:rsid w:val="00832DAC"/>
    <w:rsid w:val="00834A60"/>
    <w:rsid w:val="00834E75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D6B24"/>
    <w:rsid w:val="00922FCB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886"/>
    <w:rsid w:val="00A849B4"/>
    <w:rsid w:val="00A9081F"/>
    <w:rsid w:val="00A9188C"/>
    <w:rsid w:val="00A97002"/>
    <w:rsid w:val="00A97A52"/>
    <w:rsid w:val="00AA0D6A"/>
    <w:rsid w:val="00AB58BF"/>
    <w:rsid w:val="00AC6187"/>
    <w:rsid w:val="00AC6AE6"/>
    <w:rsid w:val="00AD0751"/>
    <w:rsid w:val="00AD77C4"/>
    <w:rsid w:val="00AE25BF"/>
    <w:rsid w:val="00AF0C13"/>
    <w:rsid w:val="00AF641D"/>
    <w:rsid w:val="00B03AF5"/>
    <w:rsid w:val="00B03C01"/>
    <w:rsid w:val="00B078D6"/>
    <w:rsid w:val="00B1248D"/>
    <w:rsid w:val="00B14709"/>
    <w:rsid w:val="00B2743D"/>
    <w:rsid w:val="00B27640"/>
    <w:rsid w:val="00B3015C"/>
    <w:rsid w:val="00B344D8"/>
    <w:rsid w:val="00B52753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D4B9F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26BA"/>
    <w:rsid w:val="00CC657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DF1A87"/>
    <w:rsid w:val="00E007C5"/>
    <w:rsid w:val="00E00DBF"/>
    <w:rsid w:val="00E0213F"/>
    <w:rsid w:val="00E033E0"/>
    <w:rsid w:val="00E047AE"/>
    <w:rsid w:val="00E1026B"/>
    <w:rsid w:val="00E13CB2"/>
    <w:rsid w:val="00E157B5"/>
    <w:rsid w:val="00E20C37"/>
    <w:rsid w:val="00E37724"/>
    <w:rsid w:val="00E418DE"/>
    <w:rsid w:val="00E52C57"/>
    <w:rsid w:val="00E57E7D"/>
    <w:rsid w:val="00E83059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659E6"/>
    <w:rsid w:val="00F74C23"/>
    <w:rsid w:val="00F76BE5"/>
    <w:rsid w:val="00F83D11"/>
    <w:rsid w:val="00F921F1"/>
    <w:rsid w:val="00FB127E"/>
    <w:rsid w:val="00FC0804"/>
    <w:rsid w:val="00FC3B6D"/>
    <w:rsid w:val="00FD3A4E"/>
    <w:rsid w:val="00FD4959"/>
    <w:rsid w:val="00FD6800"/>
    <w:rsid w:val="00FD70C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E3772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937AF-9EF7-4B1A-8010-292E6C36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540</Words>
  <Characters>3165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Nokia</cp:lastModifiedBy>
  <cp:revision>2</cp:revision>
  <cp:lastPrinted>2000-02-29T11:31:00Z</cp:lastPrinted>
  <dcterms:created xsi:type="dcterms:W3CDTF">2023-03-22T13:52:00Z</dcterms:created>
  <dcterms:modified xsi:type="dcterms:W3CDTF">2023-03-22T13:52:00Z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